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南银理财珠联璧合安稳1904一年定开公募人民币理财产品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南银理财珠联璧合安稳1904一年定开公募人民币理财产品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Z7003221000017（投资者可依据该编码在中国理财网www.chinawealth.com.cn查询理财产品相关信息）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2019年04月24日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2,876,311,243.87份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鑫元基金管理有限公司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Z10025</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2,938,168,050.42</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1.0215</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1.1617</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586"/>
        <w:gridCol w:w="1994"/>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8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94"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8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9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Z10025</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本产品为中长期、定期开放式产品，在运作期内积极采用杠杆、久期等工具获取收益增厚。在四季度期间，本产</w:t>
      </w:r>
      <w:bookmarkStart w:id="0" w:name="_GoBack"/>
      <w:bookmarkEnd w:id="0"/>
      <w:r>
        <w:rPr>
          <w:rFonts w:hint="eastAsia" w:ascii="方正仿宋_GBK" w:eastAsia="方正仿宋_GBK"/>
          <w:sz w:val="24"/>
          <w:szCs w:val="24"/>
        </w:rPr>
        <w:t>品依据市场行情积极调仓，适时使用杠杆、久期工具，力求为客户获取业绩增厚。往后看，债市多空博弈加剧，整体缺乏方向性。后续操作上产品将以中性策略应对震荡行情，保持进退空间，静待政策及市场逐步明朗。</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截至报告期末，本产品份额净值为1.0215元。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22088478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22常州城建04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449,758,345.10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15.31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22088566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22宜兴城发02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336,828,935.73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11.46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22088529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22之江城投03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149,881,560.71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5.10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ZJQTT202203100001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鑫元基金-鑫安利得62号集合资产管理计划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149,820,161.85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5.10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22088516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22锦汇集团01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109,923,047.75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3.74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TYJKX202204190001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同业借款（兴业消金）20220421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99,945,651.30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3.40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22088484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22义乌城建01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99,934,510.93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3.40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22088519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22清江浦03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99,904,455.40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3.40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101901575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19高淳经开MTN004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60,405,480.00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032000271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20成都开投PPN001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59,931,360.00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江苏锦汇集团有限公司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22锦汇集团01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111</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杭州之江城市建设投资集团有限公司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22之江城投03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宜兴市城市发展投资有限公司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22宜兴城发02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兴业消费金融股份公司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同业借款（兴业消金）20220421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义乌市城市投资建设集团有限公司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22义乌城建01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常州市城市建设(集团)有限公司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22常州城建04</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97</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淮安市清江浦城投控股集团有限公司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22清江浦03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0120000000000272</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南京银行安稳1904一年定开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产品与关联方作为交易对手开展的投融资业务交易金额147,732,783.56元。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产品投资关联方作为管理人的资产管理产品交易金额150,000,000.00元。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产品应支付关联方托管费144,997.52元，应支付关联方代销费1,420,039.78元。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4C2F6269"/>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2645</Words>
  <Characters>3266</Characters>
  <Lines>16</Lines>
  <Paragraphs>4</Paragraphs>
  <TotalTime>23</TotalTime>
  <ScaleCrop>false</ScaleCrop>
  <LinksUpToDate>false</LinksUpToDate>
  <CharactersWithSpaces>3316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2023-01-16T08:39:23Z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