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南银理财珠联璧合安稳1906一年定开公募人民币理财产品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南银理财珠联璧合安稳1906一年定开公募人民币理财产品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2019年06月19日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1,676,587,051.00份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1,695,043,122.52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1.0110</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1.1506</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rPr>
          <w:rFonts w:hint="eastAsia" w:ascii="方正仿宋_GBK" w:eastAsia="方正仿宋_GBK"/>
          <w:sz w:val="24"/>
          <w:szCs w:val="24"/>
        </w:rPr>
      </w:pPr>
      <w:r>
        <w:rPr>
          <w:rFonts w:hint="eastAsia" w:ascii="方正仿宋_GBK" w:eastAsia="方正仿宋_GBK"/>
          <w:sz w:val="24"/>
          <w:szCs w:val="24"/>
        </w:rPr>
        <w:t>    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w:t>
      </w:r>
      <w:bookmarkStart w:id="0" w:name="_GoBack"/>
      <w:bookmarkEnd w:id="0"/>
      <w:r>
        <w:rPr>
          <w:rFonts w:hint="eastAsia" w:ascii="方正仿宋_GBK" w:eastAsia="方正仿宋_GBK"/>
          <w:sz w:val="24"/>
          <w:szCs w:val="24"/>
        </w:rPr>
        <w:t>后看，债市多空博弈加剧，整体缺乏方向性。后续操作上产品将以中性策略应对震荡行情，保持进退空间，静待政策及市场逐步明朗。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截至报告期末，本产品份额净值为1.0110元。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22088884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299,636,794.68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17.68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22江宁城建05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199,661,168.68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11.78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22088855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22盐城交通11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89,888,358.17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TYJKX202207260001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同业借款（邦银金租）20220728-1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59,882,317.53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3.53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114802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20商丘02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50,230,250.00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032000966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20长兴太湖PPN001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50,087,500.00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TYJKX202207110003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同业借款（兴业消金）20220712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49,941,963.32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22088912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22江宁科学园04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49,931,895.37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TYJKX202207180003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同业借款（渝农商金租）20220036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49,917,580.11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49,171,371.33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泰州市城市建设投资集团有限公司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盐城市交通投资建设控股集团有限公司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22盐城交通11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邦银金融租赁股份有限公司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同业借款（邦银金租）20220728-1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兴业消费金融股份公司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同业借款（兴业消金）20220712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南京江宁科学园发展有限公司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22江宁科学园04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22江宁城建05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渝农商金融租赁有限责任公司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同业借款（渝农商金租）20220036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0120030000000299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南京银行安稳1906一年定开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产品与关联方作为交易对手开展的投融资业务交易金额30,445,142.47元。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产品应支付关联方托管费84,518.56元，应支付关联方代销费857,299.24元。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2BB93A02"/>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2694</Words>
  <Characters>3346</Characters>
  <Lines>16</Lines>
  <Paragraphs>4</Paragraphs>
  <TotalTime>23</TotalTime>
  <ScaleCrop>false</ScaleCrop>
  <LinksUpToDate>false</LinksUpToDate>
  <CharactersWithSpaces>3396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2023-01-16T08:40:36Z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