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南银理财珠联璧合安稳1911一年定开公募人民币理财产品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南银理财珠联璧合安稳1911一年定开公募人民币理财产品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2019年11月07日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931,583,833.00份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Z30007</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930,608,293.58</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0.9989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1.1373</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Z30007</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多空博弈加剧，整体缺乏方向性。后续操作上产品将以中性策略应对震荡行情，</w:t>
      </w:r>
      <w:bookmarkStart w:id="0" w:name="_GoBack"/>
      <w:bookmarkEnd w:id="0"/>
      <w:r>
        <w:rPr>
          <w:rFonts w:hint="eastAsia" w:ascii="方正仿宋_GBK" w:eastAsia="方正仿宋_GBK"/>
          <w:sz w:val="24"/>
          <w:szCs w:val="24"/>
        </w:rPr>
        <w:t>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22881530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22柯桥建设07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199,955,997.00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22881599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22惠基产业01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150,179,133.45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22镇江交通09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99,912,046.03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102001882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20易盛德MTN001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50,192,200.00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032100319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21上虞经开PPN001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50,126,650.00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102001572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20渝医药MTN001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49,920,000.00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102001424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20新都香城MTN001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40,309,560.00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032000656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20袍江工业PPN002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30,105,780.00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032000969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20大榭开发PPN002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30,091,440.00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102000862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20兴荣控股MTN001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30,007,740.00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绍兴市柯桥区建设集团有限公司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22柯桥建设07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镇江交通产业集团有限公司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22镇江交通09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无锡惠基产业发展有限公司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22惠基产业01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0120030000000317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南京银行安稳1911一年定开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产品投资于关联方承销的证券交易金额450,000,000.00元。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产品与关联方作为交易对手开展的投融资业务交易金额80,236,054.79元。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产品应支付关联方托管费40,671.88元，应支付关联方代销费395,314.16元。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C0A5640"/>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2476</Words>
  <Characters>3070</Characters>
  <Lines>16</Lines>
  <Paragraphs>4</Paragraphs>
  <TotalTime>23</TotalTime>
  <ScaleCrop>false</ScaleCrop>
  <LinksUpToDate>false</LinksUpToDate>
  <CharactersWithSpaces>3120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2023-01-16T08:44:57Z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