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南银理财珠联璧合安稳1912一年定开公募人民币理财产品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南银理财珠联璧合安稳1912一年定开公募人民币理财产品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Z7003221000019（投资者可依据该编码在中国理财网www.chinawealth.com.cn查询理财产品相关信息）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2019年12月05日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488,906,648.50份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鑫元基金管理有限公司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Z30008</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489,818,420.83</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1.0018</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1.1375</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601"/>
        <w:gridCol w:w="1979"/>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01"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1979"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01"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79"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Z30008</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hint="eastAsia" w:ascii="方正仿宋_GBK" w:eastAsia="方正仿宋_GBK"/>
          <w:sz w:val="24"/>
          <w:szCs w:val="24"/>
        </w:rPr>
        <w:br w:type="textWrapping" w:clear="all"/>
      </w:r>
      <w:r>
        <w:rPr>
          <w:rFonts w:hint="eastAsia" w:ascii="方正仿宋_GBK" w:eastAsia="方正仿宋_GBK"/>
          <w:sz w:val="24"/>
          <w:szCs w:val="24"/>
        </w:rPr>
        <w:t xml:space="preserve">    往后看，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结合来看，倾向于认为年初债市调整风险可控，利率或高等级次级债、信用债等表现或好于中低等级类信用债。我们会持续关注国内宽信用效果、外部出口压力等数据及两会前后政策层面的变化。</w:t>
      </w:r>
      <w:r>
        <w:rPr>
          <w:rFonts w:hint="eastAsia" w:ascii="方正仿宋_GBK" w:eastAsia="方正仿宋_GBK"/>
          <w:sz w:val="24"/>
          <w:szCs w:val="24"/>
        </w:rPr>
        <w:br w:type="textWrapping" w:clear="all"/>
      </w:r>
      <w:r>
        <w:rPr>
          <w:rFonts w:hint="eastAsia" w:ascii="方正仿宋_GBK" w:eastAsia="方正仿宋_GBK"/>
          <w:sz w:val="24"/>
          <w:szCs w:val="24"/>
        </w:rPr>
        <w:t xml:space="preserve">    本产品为中长期、定期开放式产品，在运作期内积极采用杠杆、久期等工具获取收益增厚。在四季度期间，本产品依据市场行情积极调仓，适时使用杠杆、久期工具，力求为客户获取业绩增厚</w:t>
      </w:r>
      <w:bookmarkStart w:id="0" w:name="_GoBack"/>
      <w:bookmarkEnd w:id="0"/>
      <w:r>
        <w:rPr>
          <w:rFonts w:hint="eastAsia" w:ascii="方正仿宋_GBK" w:eastAsia="方正仿宋_GBK"/>
          <w:sz w:val="24"/>
          <w:szCs w:val="24"/>
        </w:rPr>
        <w:t>。往后看，债市多空博弈加剧，整体缺乏方向性。后续操作上产品将以中性策略应对震荡行情，保持进退空间，静待政策及市场逐步明朗。</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本产品持仓中维持合理比例高流动性资产，杠杆处于合理水平，流动性状况较好。</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截至报告期末，本产品份额净值为1.0018元。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ZJQTT202203100001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鑫元基金-鑫安利得62号集合资产管理计划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95,190,438.01</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19.43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032100006</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21东泰投资PPN001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40,312,880.00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8.23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167403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20南湖01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40,000,312.43</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8.17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162769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19嘉建02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8.17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032101143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21柯桥国资PPN003</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30,213,060.00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6.17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197835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21宿城02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6.12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102281814</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22苏州高技MTN003</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29,459,550.00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6.01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031900053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19淮安国联PPN001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20,368,620.00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4.16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102103323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21镇江文旅MTN002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20,212,500.00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4.13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102103231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21陕西水务MTN001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19,917,940.00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4.07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0120050000000316</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南京银行安稳1912一年定开</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产品投资于关联方承销的证券交易金额20,223,123.29元。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产品与关联方作为交易对手开展的投融资业务交易金额136,975,747.94元。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产品投资关联方作为管理人的资产管理产品交易金额95,000,000.00元。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产品应支付关联方托管费47,690.83元，应支付关联方代销费473,982.39元。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32723A5D"/>
    <w:rsid w:val="509470EC"/>
    <w:rsid w:val="59E74023"/>
    <w:rsid w:val="5EBA334B"/>
    <w:rsid w:val="654F116F"/>
    <w:rsid w:val="67344534"/>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7</Pages>
  <Words>2400</Words>
  <Characters>2984</Characters>
  <Lines>16</Lines>
  <Paragraphs>4</Paragraphs>
  <TotalTime>23</TotalTime>
  <ScaleCrop>false</ScaleCrop>
  <LinksUpToDate>false</LinksUpToDate>
  <CharactersWithSpaces>3034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2023-01-16T08:48:03Z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