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南银理财珠联璧合理财管理计划1号公募人民币理财产品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南银理财珠联璧合理财管理计划1号公募人民币理财产品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2014年09月17日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6,641,582,880.28份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6,919,783,261.54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1.0418</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1.3762</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产品始终围绕稳健回报的收益目标进行操作，通过持有信用资质较好、绝对收益相对较高的信用债、银行存款作为底仓，在获取稳定可靠的票息收益同时，保证产品的流动性安全。基</w:t>
      </w:r>
      <w:bookmarkStart w:id="0" w:name="_GoBack"/>
      <w:bookmarkEnd w:id="0"/>
      <w:r>
        <w:rPr>
          <w:rFonts w:hint="eastAsia" w:ascii="方正仿宋_GBK" w:eastAsia="方正仿宋_GBK" w:hAnsiTheme="minorHAnsi" w:cstheme="minorBidi"/>
          <w:sz w:val="24"/>
          <w:szCs w:val="24"/>
        </w:rPr>
        <w:t>于对后市的判断，产品将灵活调整杠杆与久期，实现产品净值在合理区间内保持相对稳定，同时优选套息价值更好的中短端利率与信用债获取超额收益。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截至报告期末，本产品Z10001份额净值为1.0418元。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200,007,400.00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166522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20泰交01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190,000,429.17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ZJQTT202202160001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鑫元基金-鑫安利得57号集合资产管理计划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176,720,080.39</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1928013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19民生银行永续债</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158,221,120.00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197653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21绍旅03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101,175,000.00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032000775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20湘江新区PPN001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100,505,400.00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102000856</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20镇国投MTN001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100,313,400.00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197787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21嘉高新</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100,167,000.00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220401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22农发01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100,013,900.00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166602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20启国01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01640124840000194</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南京银行珠联璧合理财计划</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产品投资于关联方承销的证券交易金额78,789,479.46元。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产品与关联方作为交易对手开展的投融资业务交易金额601,689,720.57元。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产品投资关联方作为管理人的资产管理产品交易金额450,000,000.00元。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产品应支付关联方托管费423,037.37元，应支付关联方代销费4,310,133.19元。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3A044FA8"/>
    <w:rsid w:val="57DD4EC8"/>
    <w:rsid w:val="611546EB"/>
    <w:rsid w:val="78DC42F5"/>
    <w:rsid w:val="7C116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1741</Words>
  <Characters>2268</Characters>
  <Lines>14</Lines>
  <Paragraphs>4</Paragraphs>
  <TotalTime>0</TotalTime>
  <ScaleCrop>false</ScaleCrop>
  <LinksUpToDate>false</LinksUpToDate>
  <CharactersWithSpaces>2301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2023-01-13T10:20:54Z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