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南银理财珠联璧合鑫悦享1912三个月定开公募人民币理财产品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南银理财珠联璧合鑫悦享1912三个月定开公募人民币理财产品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Z7003220000011（投资者可依据该编码在中国理财网www.chinawealth.com.cn查询理财产品相关信息）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2019年12月18日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3,357,553,714.11份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Z40004</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3,491,364,197.40</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1.0401</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1.1276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Z41004</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958,542.30</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1.0401</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1.0401</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产品始终围绕稳健回报的收益目标进行操作，通过持有信用资质较好、绝对收益相对较高的信用债、银行存款作为底仓，在获取稳定可靠的票息收益同时，保证产品的流动性安全。基于对后市</w:t>
      </w:r>
      <w:bookmarkStart w:id="0" w:name="_GoBack"/>
      <w:bookmarkEnd w:id="0"/>
      <w:r>
        <w:rPr>
          <w:rFonts w:hint="eastAsia" w:ascii="方正仿宋_GBK" w:eastAsia="方正仿宋_GBK" w:hAnsiTheme="minorHAnsi" w:cstheme="minorBidi"/>
          <w:sz w:val="24"/>
          <w:szCs w:val="24"/>
        </w:rPr>
        <w:t>的判断，产品将灵活调整杠杆与久期，实现产品净值在合理区间内保持相对稳定，同时优选套息价值更好的中短端利率与信用债获取超额收益。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截至报告期末，本产品Z40004份额净值为1.0401元，Z41004份额净值为1.0401元。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166441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20德建01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166874</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20浔发01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167403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20南湖01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79,849,270.13</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220211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22国开11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79,833,040.00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166551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20德创01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74,077,722.41</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210312</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21进出12</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70,130,760.00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102000217</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20淮安高新MTN001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69,909,490.00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166385</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20安城01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68,821,198.10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102000262</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20柯桥国资(疫情防控债)MTN001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60,174,480.00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2080325</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20丹阳高新债</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60,171,540.00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0120040000000350</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南京银行鑫悦享1912三个月定开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产品与关联方作为交易对手开展的投融资业务交易金额413,682,836.28元。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产品投资关联方作为管理人的资产管理产品交易金额145,000,000.00元。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产品应支付关联方托管费259,592.72元，应支付关联方代销费2,366,319.47元。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80017C4"/>
    <w:rsid w:val="1F1A3BC0"/>
    <w:rsid w:val="2651710C"/>
    <w:rsid w:val="2C5F4270"/>
    <w:rsid w:val="341F714B"/>
    <w:rsid w:val="3BA96939"/>
    <w:rsid w:val="422D2DA1"/>
    <w:rsid w:val="5297027B"/>
    <w:rsid w:val="5707258F"/>
    <w:rsid w:val="57DD4EC8"/>
    <w:rsid w:val="611546EB"/>
    <w:rsid w:val="7A004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1738</Words>
  <Characters>2281</Characters>
  <Lines>14</Lines>
  <Paragraphs>4</Paragraphs>
  <TotalTime>0</TotalTime>
  <ScaleCrop>false</ScaleCrop>
  <LinksUpToDate>false</LinksUpToDate>
  <CharactersWithSpaces>2314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2023-01-13T10:23:39Z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