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南银理财珠联璧合鑫逸稳一年52期封闭式公募人民币理财产品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南银理财珠联璧合鑫逸稳一年52期封闭式公募人民币理财产品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Z7003222000019（投资者可依据该编码在中国理财网www.chinawealth.com.cn查询理财产品相关信息）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封闭式净值型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2022年03月16日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375,758,493.00份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鑫元基金管理有限公司、华夏基金管理有限公司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Y30052</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385,338,159.72</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1.0254</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1.0254</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展望后市，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综合来看，我们倾向于认为年初债市调整风险可控，利率或高等级次级债、信用债等表现或好于中低等级类信用债，会持续关注国内宽信用效果、外部出口压力等数据及两会前后政策层面的变化。</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报告期内，本产品以帮客户实现稳定收益为目标，力求产品净值的稳定增长，产品主要投资于定制债券专户及优质非标债权资产，其中专户严把信用风险、注重分散投资、灵活管理久期，非标债权资</w:t>
      </w:r>
      <w:bookmarkStart w:id="0" w:name="_GoBack"/>
      <w:bookmarkEnd w:id="0"/>
      <w:r>
        <w:rPr>
          <w:rFonts w:hint="eastAsia" w:ascii="方正仿宋_GBK" w:eastAsia="方正仿宋_GBK" w:hAnsiTheme="minorHAnsi" w:cstheme="minorBidi"/>
          <w:sz w:val="24"/>
          <w:szCs w:val="24"/>
        </w:rPr>
        <w:t>产严选标的、锁定收益。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截至报告期末，本产品份额净值为1.0254元。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ZJQTT202202230001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鑫元基金-鑫安利得59号集合资产管理计划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177,204,088.81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45.99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22088343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22太湖湾04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25.95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22088339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22江苏洪泽湖01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12.98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22088377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22江宁科学02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7.79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ZJQTT202103180021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华夏基金恒益1号集合资产管理计划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19,936,210.13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5.17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江苏武进太湖湾旅游发展有限公司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22太湖湾04</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81</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南京江宁科学园发展有限公司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22江宁科学02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江苏洪泽湖建设投资集团有限公司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22江苏洪泽湖01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0120000000000776</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南银理财鑫逸稳一年52期</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产品应支付关联方托管费19,458.92元，应支付关联方代销费146,623.17元。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0B5A4560"/>
    <w:rsid w:val="138B4249"/>
    <w:rsid w:val="1F1A3BC0"/>
    <w:rsid w:val="2651710C"/>
    <w:rsid w:val="2C5F4270"/>
    <w:rsid w:val="341F714B"/>
    <w:rsid w:val="511C56C9"/>
    <w:rsid w:val="57DD4EC8"/>
    <w:rsid w:val="611546EB"/>
    <w:rsid w:val="659A6BA8"/>
    <w:rsid w:val="6EE3336E"/>
    <w:rsid w:val="749869A9"/>
    <w:rsid w:val="7E776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6</Pages>
  <Words>1767</Words>
  <Characters>2150</Characters>
  <Lines>14</Lines>
  <Paragraphs>4</Paragraphs>
  <TotalTime>36</TotalTime>
  <ScaleCrop>false</ScaleCrop>
  <LinksUpToDate>false</LinksUpToDate>
  <CharactersWithSpaces>2179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2023-01-13T11:05:09Z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C4A2E4A9A0024724B70D1C5B80AF3A33</vt:lpwstr>
  </property>
</Properties>
</file>