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南银理财珠联璧合鑫逸稳一年70期封闭式公募人民币理财产品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南银理财珠联璧合鑫逸稳一年70期封闭式公募人民币理财产品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2022年07月27日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884,340,055.00份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江苏省国际信托有限责任公司、华夏基金管理有限公司、鑫元基金管理有限公司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Y30070</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117,378,875.16</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1.0051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Y31070</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594,310,801.65</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1.0059</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1.0059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Y32070</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177,903,617.04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1.0064</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1.0064</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w:t>
      </w:r>
      <w:bookmarkStart w:id="0" w:name="_GoBack"/>
      <w:bookmarkEnd w:id="0"/>
      <w:r>
        <w:rPr>
          <w:rFonts w:hint="eastAsia" w:ascii="方正仿宋_GBK" w:eastAsia="方正仿宋_GBK"/>
          <w:b/>
          <w:sz w:val="24"/>
          <w:szCs w:val="24"/>
        </w:rPr>
        <w:t>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截至报告期末，本产品Y30070份额净值为1.0051元，Y31070份额净值为1.0059元，Y32070份额净值为1.0064元。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235,009,388.32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鑫元基金-鑫安利得52号集合资产管理计划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177,334,656.95</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22881060</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XTDKX202208110002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江苏信托·鼎信四百六十五期集合资金信托计划(0002)</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101,480,000.00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22881076</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22钟楼新城03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22881065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22丰县城投01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ZJQTT202103180021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华夏基金恒益1号集合资产管理计划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49,099,896.20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22881058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22之江城投13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35,000,000.00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22881038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22建湖城建01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杭州之江城市建设投资集团有限公司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22之江城投13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丰县城市投资发展集团有限公司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22丰县城投01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连云港市城建控股集团有限公司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22连云城建13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建湖县城市建设投资集团有限公司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22建湖城建01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海安开发区建设投资有限公司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江苏信托·鼎信四百六十五期集合资金信托计划(0002)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按半年付息，到期还本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信托贷款</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常州钟楼新城投资建设有限公司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22钟楼新城03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0120010000000870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南银理财鑫逸稳一年70期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产品应支付关联方托管费44,899.99元，应支付关联方代销费152,454.88元。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08E52A6"/>
    <w:rsid w:val="138B4249"/>
    <w:rsid w:val="1F1A3BC0"/>
    <w:rsid w:val="2651710C"/>
    <w:rsid w:val="2C5F4270"/>
    <w:rsid w:val="341F714B"/>
    <w:rsid w:val="362B724D"/>
    <w:rsid w:val="57DD4EC8"/>
    <w:rsid w:val="58026767"/>
    <w:rsid w:val="5D9F4E87"/>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2001</Words>
  <Characters>2603</Characters>
  <Lines>14</Lines>
  <Paragraphs>4</Paragraphs>
  <TotalTime>0</TotalTime>
  <ScaleCrop>false</ScaleCrop>
  <LinksUpToDate>false</LinksUpToDate>
  <CharactersWithSpaces>2636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2023-01-13T10:37:31Z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