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南银理财珠联璧合鑫逸稳一年73期封闭式公募人民币理财产品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南银理财珠联璧合鑫逸稳一年73期封闭式公募人民币理财产品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Z7003222000053（投资者可依据该编码在中国理财网www.chinawealth.com.cn查询理财产品相关信息）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封闭式净值型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2022年08月17日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521,303,090.00份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鹏华基金管理有限公司、鑫元基金管理有限公司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Y30073</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121,469,583.95</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1.0009</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Y31073</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250,361,634.11</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1.0016</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1.0016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Y32073</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150,305,929.40</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1.0020</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1.0020</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7"/>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展望后市，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综合来看，我们倾向于认为年初债市调整风险可控，利率或高等级次级债、信用债等表现或好于中低等级类信用债，会持续关注国内宽信用效果、外部出口压力等数据及两会前后政策层面的变化。</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报告期内，本产品以帮客户实现稳定收益为目标，力求产品净值的稳定增长，产品主要投资于定制债券专户及优质非标债权资产，其中专户严把信用风险、注重分散投资、灵活管理久期，非</w:t>
      </w:r>
      <w:bookmarkStart w:id="0" w:name="_GoBack"/>
      <w:bookmarkEnd w:id="0"/>
      <w:r>
        <w:rPr>
          <w:rFonts w:hint="eastAsia" w:ascii="方正仿宋_GBK" w:eastAsia="方正仿宋_GBK" w:hAnsiTheme="minorHAnsi" w:cstheme="minorBidi"/>
          <w:sz w:val="24"/>
          <w:szCs w:val="24"/>
        </w:rPr>
        <w:t>标债权资产严选标的、锁定收益。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截至报告期末，本产品Y30073份额净值为1.0009元，Y31073份额净值为1.0016元，Y32073份额净值为1.0020元。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ZZGJT202005290001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鑫元基金-鑫安利得51号</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238,495,513.00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45.68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22881177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22连云城建14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44.05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ZJQTT202103180001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鹏华基金南华1号集合资产管理计划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29,282,536.27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5.61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22881179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22常州城建09</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3.83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连云港市城建控股集团有限公司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22连云城建14</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常州市城市建设(集团)有限公司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22常州城建09</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0120080000000881</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南银理财鑫逸稳一年73期</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产品应支付关联方托管费26,356.14元，应支付关联方代销费62,941.63元。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044C50BA"/>
    <w:rsid w:val="06B31420"/>
    <w:rsid w:val="0DDA3736"/>
    <w:rsid w:val="138B4249"/>
    <w:rsid w:val="1F1A3BC0"/>
    <w:rsid w:val="2651710C"/>
    <w:rsid w:val="2C5F4270"/>
    <w:rsid w:val="333077D1"/>
    <w:rsid w:val="341F714B"/>
    <w:rsid w:val="3C1E2000"/>
    <w:rsid w:val="52F67C97"/>
    <w:rsid w:val="57DD4EC8"/>
    <w:rsid w:val="611546EB"/>
    <w:rsid w:val="656211BC"/>
    <w:rsid w:val="69D954A7"/>
    <w:rsid w:val="6F6D0E8A"/>
    <w:rsid w:val="784C3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6</Pages>
  <Words>1741</Words>
  <Characters>2178</Characters>
  <Lines>14</Lines>
  <Paragraphs>4</Paragraphs>
  <TotalTime>36</TotalTime>
  <ScaleCrop>false</ScaleCrop>
  <LinksUpToDate>false</LinksUpToDate>
  <CharactersWithSpaces>2207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2023-01-13T11:19:27Z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D20547A4E8B34DF78259F6D9AFF477E8</vt:lpwstr>
  </property>
</Properties>
</file>